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9BE8E" w14:textId="4D8143D5" w:rsidR="005B4F10" w:rsidRDefault="00770A68" w:rsidP="001715C9">
      <w:pPr>
        <w:pStyle w:val="TtuloPortada"/>
      </w:pPr>
      <w:r>
        <w:t xml:space="preserve">Ciudadanía en el entorno digital: </w:t>
      </w:r>
      <w:r w:rsidR="00055FD5">
        <w:t>creación y participación</w:t>
      </w:r>
      <w:r w:rsidR="00BD2AA2">
        <w:t xml:space="preserve"> </w:t>
      </w:r>
    </w:p>
    <w:p w14:paraId="77003881" w14:textId="77777777" w:rsidR="001715C9" w:rsidRDefault="001715C9">
      <w:pPr>
        <w:spacing w:before="0" w:after="0" w:line="240" w:lineRule="auto"/>
        <w:rPr>
          <w:rFonts w:eastAsia="Times New Roman"/>
          <w:color w:val="364B9B"/>
          <w:kern w:val="2"/>
          <w:sz w:val="28"/>
          <w:szCs w:val="32"/>
          <w:lang w:eastAsia="en-US"/>
        </w:rPr>
      </w:pPr>
      <w:r>
        <w:br w:type="page"/>
      </w:r>
    </w:p>
    <w:p w14:paraId="6AC9857A" w14:textId="3DD29661" w:rsidR="00BE025F" w:rsidRDefault="00BE025F" w:rsidP="001715C9">
      <w:pPr>
        <w:pStyle w:val="Ttulo1"/>
        <w:rPr>
          <w:lang w:eastAsia="en-US"/>
        </w:rPr>
      </w:pPr>
      <w:r>
        <w:rPr>
          <w:lang w:eastAsia="en-US"/>
        </w:rPr>
        <w:lastRenderedPageBreak/>
        <w:t xml:space="preserve">Acceder a la </w:t>
      </w:r>
      <w:hyperlink r:id="rId7" w:history="1">
        <w:r w:rsidRPr="00BE025F">
          <w:rPr>
            <w:rStyle w:val="Hipervnculo"/>
            <w:lang w:eastAsia="en-US"/>
          </w:rPr>
          <w:t>Plataforma Educativa</w:t>
        </w:r>
      </w:hyperlink>
    </w:p>
    <w:p w14:paraId="52CF56B3" w14:textId="50129A0C" w:rsidR="00155259" w:rsidRPr="00155259" w:rsidRDefault="00155259" w:rsidP="001715C9">
      <w:pPr>
        <w:pStyle w:val="Ttulo1"/>
        <w:rPr>
          <w:lang w:eastAsia="en-US"/>
        </w:rPr>
      </w:pPr>
      <w:r>
        <w:rPr>
          <w:lang w:eastAsia="en-US"/>
        </w:rPr>
        <w:t>Có</w:t>
      </w:r>
      <w:r w:rsidRPr="00155259">
        <w:rPr>
          <w:lang w:eastAsia="en-US"/>
        </w:rPr>
        <w:t>mo ingresar</w:t>
      </w:r>
      <w:r>
        <w:rPr>
          <w:lang w:eastAsia="en-US"/>
        </w:rPr>
        <w:t xml:space="preserve"> </w:t>
      </w:r>
      <w:r w:rsidR="00411226">
        <w:rPr>
          <w:lang w:eastAsia="en-US"/>
        </w:rPr>
        <w:t>al curso</w:t>
      </w:r>
    </w:p>
    <w:p w14:paraId="773DFD98" w14:textId="21ECD8E7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contar con usuario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los organismos públicos o empresas privadas.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8" w:history="1">
        <w:r w:rsidRPr="0053442E">
          <w:rPr>
            <w:rStyle w:val="Hipervnculo"/>
            <w:rFonts w:eastAsia="Calibri"/>
            <w:sz w:val="24"/>
            <w:szCs w:val="22"/>
            <w:lang w:val="es-ES"/>
          </w:rPr>
          <w:t>¿Cómo crearse un usuario gub.uy?</w:t>
        </w:r>
      </w:hyperlink>
    </w:p>
    <w:p w14:paraId="5F7DB985" w14:textId="77777777" w:rsidR="00BE025F" w:rsidRDefault="00BE025F" w:rsidP="00BE025F">
      <w:pPr>
        <w:pStyle w:val="Ttulo1"/>
      </w:pPr>
      <w:r>
        <w:t xml:space="preserve">Acceso al curso </w:t>
      </w:r>
    </w:p>
    <w:p w14:paraId="75431129" w14:textId="77777777" w:rsidR="00BE025F" w:rsidRPr="00007996" w:rsidRDefault="00BE025F" w:rsidP="00BE025F">
      <w:pPr>
        <w:rPr>
          <w:rStyle w:val="Hipervnculo"/>
        </w:rPr>
      </w:pPr>
      <w:r>
        <w:fldChar w:fldCharType="begin"/>
      </w:r>
      <w:r>
        <w:instrText xml:space="preserve"> HYPERLINK "https://capacitacion.agesic.gub.uy/course/view.php?id=385" </w:instrText>
      </w:r>
      <w:r>
        <w:fldChar w:fldCharType="separate"/>
      </w:r>
      <w:r w:rsidRPr="00007996">
        <w:rPr>
          <w:rStyle w:val="Hipervnculo"/>
        </w:rPr>
        <w:t>Ciudadanía en</w:t>
      </w:r>
      <w:r w:rsidRPr="00007996">
        <w:rPr>
          <w:rStyle w:val="Hipervnculo"/>
        </w:rPr>
        <w:t xml:space="preserve"> el entorno digital: creación y participación </w:t>
      </w:r>
    </w:p>
    <w:p w14:paraId="2036B7FE" w14:textId="28F636AD" w:rsidR="00155259" w:rsidRDefault="00BE025F" w:rsidP="00BE025F">
      <w:pPr>
        <w:pStyle w:val="Ttulo1"/>
      </w:pPr>
      <w:r>
        <w:rPr>
          <w:rFonts w:eastAsia="Calibri"/>
          <w:color w:val="auto"/>
          <w:sz w:val="24"/>
          <w:szCs w:val="24"/>
        </w:rPr>
        <w:fldChar w:fldCharType="end"/>
      </w:r>
      <w:r w:rsidR="00155259">
        <w:t xml:space="preserve">Métodos de matriculación </w:t>
      </w:r>
    </w:p>
    <w:p w14:paraId="6E3D43D8" w14:textId="7D8B80DD" w:rsidR="00155259" w:rsidRPr="00155259" w:rsidRDefault="00770A68" w:rsidP="008A261F">
      <w:pPr>
        <w:pStyle w:val="Textogeneral"/>
      </w:pPr>
      <w:r>
        <w:t xml:space="preserve">Curso con </w:t>
      </w:r>
      <w:r w:rsidR="008A261F">
        <w:t>auto matriculación</w:t>
      </w:r>
      <w:r>
        <w:t xml:space="preserve"> libre, sin </w:t>
      </w:r>
      <w:r w:rsidR="0091518C">
        <w:t xml:space="preserve">límite de </w:t>
      </w:r>
      <w:r>
        <w:t>cupo.</w:t>
      </w:r>
    </w:p>
    <w:p w14:paraId="3F6094A1" w14:textId="101D783E" w:rsidR="00827A93" w:rsidRDefault="0055688B" w:rsidP="001715C9">
      <w:pPr>
        <w:pStyle w:val="Ttulo1"/>
      </w:pPr>
      <w:r>
        <w:t>Objetivo general del curso</w:t>
      </w:r>
    </w:p>
    <w:p w14:paraId="559AA0B7" w14:textId="27D6E25F" w:rsidR="00055FD5" w:rsidRPr="00055FD5" w:rsidRDefault="00055FD5" w:rsidP="00055FD5">
      <w:pPr>
        <w:pStyle w:val="Textogeneral"/>
      </w:pPr>
      <w:r>
        <w:t>Brindar</w:t>
      </w:r>
      <w:r w:rsidR="00BD2AA2">
        <w:t xml:space="preserve"> contenidos conceptuales y herramientas </w:t>
      </w:r>
      <w:r w:rsidRPr="00055FD5">
        <w:t xml:space="preserve">para </w:t>
      </w:r>
      <w:r w:rsidR="00BD2AA2">
        <w:t>la creación y la participación</w:t>
      </w:r>
      <w:r w:rsidRPr="00055FD5">
        <w:t xml:space="preserve"> </w:t>
      </w:r>
      <w:r w:rsidR="00BD2AA2">
        <w:t>en el entorno digital.</w:t>
      </w:r>
    </w:p>
    <w:p w14:paraId="6EF082E1" w14:textId="03C6460C" w:rsidR="0055688B" w:rsidRDefault="0055688B" w:rsidP="001715C9">
      <w:pPr>
        <w:pStyle w:val="Ttulo1"/>
      </w:pPr>
      <w:r w:rsidRPr="00827A93">
        <w:t>Objetivos</w:t>
      </w:r>
      <w:r>
        <w:t xml:space="preserve"> de aprendizaje</w:t>
      </w:r>
    </w:p>
    <w:p w14:paraId="3007B4C8" w14:textId="71ABD05B" w:rsidR="00055FD5" w:rsidRDefault="00055FD5" w:rsidP="008A261F">
      <w:pPr>
        <w:pStyle w:val="Textogeneral"/>
        <w:numPr>
          <w:ilvl w:val="0"/>
          <w:numId w:val="16"/>
        </w:numPr>
      </w:pPr>
      <w:r>
        <w:t>Comprender los principales conceptos y contenidos vinculados al desarrollo de habilidades para crear y participar en el entorno digital.</w:t>
      </w:r>
    </w:p>
    <w:p w14:paraId="0263AA82" w14:textId="76C9665B" w:rsidR="00055FD5" w:rsidRDefault="00055FD5" w:rsidP="008A261F">
      <w:pPr>
        <w:pStyle w:val="Textogeneral"/>
        <w:numPr>
          <w:ilvl w:val="0"/>
          <w:numId w:val="16"/>
        </w:numPr>
      </w:pPr>
      <w:r>
        <w:t xml:space="preserve">Re-elaborar los ejemplos presentados y proponer nuevas situaciones en función de los diferentes segmentos de población con los que trabajan. </w:t>
      </w:r>
    </w:p>
    <w:p w14:paraId="61291209" w14:textId="4490F473" w:rsidR="00BF16F9" w:rsidRPr="00BF16F9" w:rsidRDefault="00055FD5" w:rsidP="008A261F">
      <w:pPr>
        <w:pStyle w:val="Textogeneral"/>
        <w:numPr>
          <w:ilvl w:val="0"/>
          <w:numId w:val="16"/>
        </w:numPr>
      </w:pPr>
      <w:r>
        <w:t>Obtener un repositorio personal de recursos educativos digitales y otras herramientas sobre la temática, que sirvan a su tarea cotidiana.</w:t>
      </w:r>
    </w:p>
    <w:p w14:paraId="7FA5C4AC" w14:textId="199EB662" w:rsidR="00770A68" w:rsidRDefault="00827A93" w:rsidP="001715C9">
      <w:pPr>
        <w:pStyle w:val="Ttulo1"/>
      </w:pPr>
      <w:r w:rsidRPr="00A74675">
        <w:t>D</w:t>
      </w:r>
      <w:r>
        <w:t>escripción del curso</w:t>
      </w:r>
      <w:r w:rsidR="00782235">
        <w:t xml:space="preserve"> </w:t>
      </w:r>
    </w:p>
    <w:p w14:paraId="35424D16" w14:textId="48016E94" w:rsidR="00055FD5" w:rsidRDefault="00F26E9F" w:rsidP="00055FD5">
      <w:pPr>
        <w:pStyle w:val="Textogeneral"/>
      </w:pPr>
      <w:r w:rsidRPr="00F26E9F">
        <w:t xml:space="preserve">Este curso, que equivale a 30 horas de formación, integra un trayecto educativo que parte de una aproximación a los conceptos sobre construcción de ciudadanía en entornos digitales en sentido amplio hacia la profundización en cada una de las </w:t>
      </w:r>
      <w:r w:rsidRPr="00F26E9F">
        <w:lastRenderedPageBreak/>
        <w:t>dimensiones de abordaje de la Ciudadanía Digital, que se desarrollan en distintos cursos.</w:t>
      </w:r>
      <w:r>
        <w:t xml:space="preserve"> </w:t>
      </w:r>
    </w:p>
    <w:p w14:paraId="734C5C8C" w14:textId="5C9979D5" w:rsidR="006642D2" w:rsidRDefault="0053442E" w:rsidP="00055FD5">
      <w:pPr>
        <w:pStyle w:val="Textogeneral"/>
      </w:pPr>
      <w:r w:rsidRPr="0053442E">
        <w:t>Si bien el trayecto formativo</w:t>
      </w:r>
      <w:r w:rsidR="006642D2" w:rsidRPr="0053442E">
        <w:t xml:space="preserve"> </w:t>
      </w:r>
      <w:r w:rsidR="006642D2" w:rsidRPr="0053442E">
        <w:rPr>
          <w:b/>
        </w:rPr>
        <w:t>Ciudadanía en el entorno digital</w:t>
      </w:r>
      <w:r w:rsidR="006642D2" w:rsidRPr="0053442E">
        <w:t xml:space="preserve"> se puede hacer en cualquier orden, se recomienda realizar este curso en última instancia ya que</w:t>
      </w:r>
      <w:r w:rsidR="006642D2">
        <w:t xml:space="preserve"> </w:t>
      </w:r>
      <w:r w:rsidR="00055FD5" w:rsidRPr="00055FD5">
        <w:t xml:space="preserve">contiene recursos, relatos de experiencias y procesos que esperamos sirvan de inspiración para crear y participar a través de la tecnología. </w:t>
      </w:r>
    </w:p>
    <w:p w14:paraId="78C79EBF" w14:textId="3BE52767" w:rsidR="00F26E9F" w:rsidRPr="006642D2" w:rsidRDefault="00055FD5" w:rsidP="00055FD5">
      <w:pPr>
        <w:pStyle w:val="Textogeneral"/>
      </w:pPr>
      <w:r w:rsidRPr="00055FD5">
        <w:t>El objetivo es que puedas integrar los conceptos abordados en los otros tres cursos</w:t>
      </w:r>
      <w:r w:rsidR="006642D2">
        <w:t xml:space="preserve"> del trayecto</w:t>
      </w:r>
      <w:r w:rsidRPr="00055FD5">
        <w:t>, desde una impronta práctica y diversificada.</w:t>
      </w:r>
    </w:p>
    <w:p w14:paraId="4B5A517F" w14:textId="77777777" w:rsidR="00827A93" w:rsidRDefault="00827A93" w:rsidP="001715C9">
      <w:pPr>
        <w:pStyle w:val="Ttulo1"/>
      </w:pPr>
      <w:r w:rsidRPr="00A74675">
        <w:t>P</w:t>
      </w:r>
      <w:r>
        <w:t>úblico objetivo</w:t>
      </w:r>
    </w:p>
    <w:p w14:paraId="62F558B7" w14:textId="5342227F" w:rsidR="00AB7754" w:rsidRDefault="00AB7754" w:rsidP="008A261F">
      <w:pPr>
        <w:pStyle w:val="Textogeneral"/>
      </w:pPr>
      <w:r w:rsidRPr="00AB7754">
        <w:t xml:space="preserve">El curso está pensado para el perfil de persona replicadora. Se entiende por "persona replicadora" a quienes desde su ámbito de trabajo, familiar o comunitario propician el intercambio y desarrollo de reflexiones, conocimientos y prácticas.  Incluye la docencia en todos sus </w:t>
      </w:r>
      <w:r w:rsidR="00F12611" w:rsidRPr="00AB7754">
        <w:t>niveles,</w:t>
      </w:r>
      <w:r w:rsidRPr="00AB7754">
        <w:t xml:space="preserve"> pero también a todas las personas que desempeñen un rol de educador/a en sentido amplio. </w:t>
      </w:r>
    </w:p>
    <w:p w14:paraId="79594DAD" w14:textId="77777777" w:rsidR="00827A93" w:rsidRDefault="00827A93" w:rsidP="001715C9">
      <w:pPr>
        <w:pStyle w:val="Ttulo1"/>
      </w:pPr>
      <w:r w:rsidRPr="00475A99">
        <w:t>R</w:t>
      </w:r>
      <w:r w:rsidR="00C470B4">
        <w:t xml:space="preserve">equisitos  </w:t>
      </w:r>
    </w:p>
    <w:p w14:paraId="7205E6F2" w14:textId="77777777" w:rsidR="00AB7754" w:rsidRPr="00AB7754" w:rsidRDefault="00AB7754" w:rsidP="00055FD5">
      <w:pPr>
        <w:pStyle w:val="Textogeneral"/>
      </w:pPr>
      <w:r w:rsidRPr="00AB7754">
        <w:t>Para realizar el curso es necesario contar con conexión a internet y un dispositivo de acceso, preferentemente una computadora.</w:t>
      </w:r>
    </w:p>
    <w:p w14:paraId="6779D0EA" w14:textId="77777777" w:rsidR="00827A93" w:rsidRDefault="00827A93" w:rsidP="001715C9">
      <w:pPr>
        <w:pStyle w:val="Ttulo1"/>
      </w:pPr>
      <w:r>
        <w:t>Duración</w:t>
      </w:r>
    </w:p>
    <w:p w14:paraId="01B4DE69" w14:textId="292AE54C" w:rsidR="0053442E" w:rsidRDefault="0053442E" w:rsidP="0053442E">
      <w:pPr>
        <w:pStyle w:val="Textogeneral"/>
      </w:pPr>
      <w:r w:rsidRPr="002808BB">
        <w:t>Estimar una dedicación total de aproximada</w:t>
      </w:r>
      <w:r>
        <w:t xml:space="preserve">mente 30 </w:t>
      </w:r>
      <w:r w:rsidRPr="002808BB">
        <w:t>horas, considerando el tiempo de lecturas, revisión de documentos o materiales, tareas y actividades de evaluación.</w:t>
      </w:r>
    </w:p>
    <w:p w14:paraId="00296836" w14:textId="77777777" w:rsidR="008A261F" w:rsidRPr="00787DA3" w:rsidRDefault="008A261F" w:rsidP="008A261F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7DA3">
        <w:rPr>
          <w:rFonts w:eastAsia="Times New Roman"/>
          <w:color w:val="364B9B"/>
          <w:sz w:val="32"/>
          <w:szCs w:val="32"/>
        </w:rPr>
        <w:t>Modalidad</w:t>
      </w:r>
    </w:p>
    <w:p w14:paraId="4F8F800F" w14:textId="77777777" w:rsidR="008A261F" w:rsidRPr="00787DA3" w:rsidRDefault="008A261F" w:rsidP="008A261F">
      <w:pPr>
        <w:rPr>
          <w:color w:val="404040"/>
          <w:kern w:val="2"/>
          <w:szCs w:val="22"/>
          <w:lang w:val="es-ES" w:eastAsia="en-US"/>
        </w:rPr>
      </w:pPr>
      <w:r w:rsidRPr="00787DA3">
        <w:rPr>
          <w:color w:val="404040"/>
          <w:kern w:val="2"/>
          <w:szCs w:val="22"/>
          <w:lang w:val="es-ES" w:eastAsia="en-US"/>
        </w:rPr>
        <w:t>Curso auto asistido, 100% virtual.</w:t>
      </w:r>
    </w:p>
    <w:p w14:paraId="12D27C9E" w14:textId="77777777" w:rsidR="00827A93" w:rsidRDefault="00AB7754" w:rsidP="001715C9">
      <w:pPr>
        <w:pStyle w:val="Ttulo1"/>
      </w:pPr>
      <w:bookmarkStart w:id="0" w:name="_GoBack"/>
      <w:bookmarkEnd w:id="0"/>
      <w:r>
        <w:t>Evaluación, certificación y a</w:t>
      </w:r>
      <w:r w:rsidR="00155259">
        <w:t>probación</w:t>
      </w:r>
    </w:p>
    <w:p w14:paraId="300378CA" w14:textId="77777777" w:rsidR="00AB7754" w:rsidRPr="00AB7754" w:rsidRDefault="00AB7754" w:rsidP="008A261F">
      <w:pPr>
        <w:pStyle w:val="Textogeneral"/>
      </w:pPr>
      <w:r w:rsidRPr="00AB7754">
        <w:t>Par</w:t>
      </w:r>
      <w:r>
        <w:t>a aprobar el curso se requiere:</w:t>
      </w:r>
    </w:p>
    <w:p w14:paraId="103DAA7D" w14:textId="77777777" w:rsidR="00AB7754" w:rsidRPr="00AB7754" w:rsidRDefault="00AB7754" w:rsidP="008A261F">
      <w:pPr>
        <w:pStyle w:val="Textogeneral"/>
        <w:numPr>
          <w:ilvl w:val="0"/>
          <w:numId w:val="17"/>
        </w:numPr>
      </w:pPr>
      <w:r w:rsidRPr="00AB7754">
        <w:t>Acceder a</w:t>
      </w:r>
      <w:r>
        <w:t xml:space="preserve"> los contenidos de cada módulo.</w:t>
      </w:r>
    </w:p>
    <w:p w14:paraId="28C22D5E" w14:textId="77777777" w:rsidR="00AB7754" w:rsidRPr="00AB7754" w:rsidRDefault="00AB7754" w:rsidP="008A261F">
      <w:pPr>
        <w:pStyle w:val="Textogeneral"/>
        <w:numPr>
          <w:ilvl w:val="0"/>
          <w:numId w:val="17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3C532C37" w14:textId="77777777" w:rsidR="00AB7754" w:rsidRPr="00AB7754" w:rsidRDefault="00AB7754" w:rsidP="008A261F">
      <w:pPr>
        <w:pStyle w:val="Textogeneral"/>
        <w:numPr>
          <w:ilvl w:val="0"/>
          <w:numId w:val="17"/>
        </w:numPr>
      </w:pPr>
      <w:r w:rsidRPr="00AB7754">
        <w:t>Contestar la encuesta de satisfacción que se encuentra al final</w:t>
      </w:r>
      <w:r>
        <w:t xml:space="preserve"> del curso.</w:t>
      </w:r>
    </w:p>
    <w:p w14:paraId="2C3FCE81" w14:textId="4D19389C" w:rsidR="00782235" w:rsidRDefault="00AB7754" w:rsidP="008A261F">
      <w:pPr>
        <w:pStyle w:val="Textogeneral"/>
      </w:pPr>
      <w:r w:rsidRPr="00AB7754">
        <w:t xml:space="preserve">Una vez aprobado el curso obtendrás un certificado que reconoce el equivalente a </w:t>
      </w:r>
      <w:r w:rsidR="00F26E9F">
        <w:t>30 horas de formación.</w:t>
      </w:r>
    </w:p>
    <w:p w14:paraId="26E202AE" w14:textId="77777777" w:rsidR="00B52871" w:rsidRDefault="00827A93" w:rsidP="001715C9">
      <w:pPr>
        <w:pStyle w:val="Ttulo1"/>
      </w:pPr>
      <w:r>
        <w:t>Programa</w:t>
      </w:r>
    </w:p>
    <w:p w14:paraId="17477DE6" w14:textId="77777777" w:rsidR="00820330" w:rsidRDefault="00B52871" w:rsidP="001715C9">
      <w:pPr>
        <w:pStyle w:val="Textogeneral"/>
      </w:pPr>
      <w:r w:rsidRPr="00B52871">
        <w:t>Los contenidos incluidos en el trayecto fueron validados por el Grupo de Trabajo de Ciudadanía Digital. Provienen, principalmente, del curso "Construcción de ciudadanía en entornos digitales: desafíos y estrategias para educar a ciudadanías críticas, responsables y creativas", que surge del esfuerzo conjunto entre la Organización de Estados Iberoamericanos para la Educación, la Ciencia y la Cultura (OEI), Plan Ceibal y la Agencia de Gobierno Electrónico y Sociedad de la Información y del Conocimiento (</w:t>
      </w:r>
      <w:proofErr w:type="spellStart"/>
      <w:r w:rsidRPr="00B52871">
        <w:t>Agesic</w:t>
      </w:r>
      <w:proofErr w:type="spellEnd"/>
      <w:r w:rsidRPr="00B52871">
        <w:t xml:space="preserve">) (2019); actualizado según el documento de la Estrategia Nacional de Ciudadanía Digital (2024-2028) por el equipo de Ciudadanía Digital de </w:t>
      </w:r>
      <w:proofErr w:type="spellStart"/>
      <w:r w:rsidRPr="00B52871">
        <w:t>Agesic</w:t>
      </w:r>
      <w:proofErr w:type="spellEnd"/>
      <w:r w:rsidRPr="00B52871">
        <w:t>.</w:t>
      </w:r>
      <w:r w:rsidR="00820330">
        <w:t>.</w:t>
      </w:r>
    </w:p>
    <w:p w14:paraId="478DA28E" w14:textId="20A59D94" w:rsidR="00827A93" w:rsidRPr="00C1122D" w:rsidRDefault="00820330" w:rsidP="001715C9">
      <w:pPr>
        <w:pStyle w:val="Textogeneral"/>
      </w:pPr>
      <w:r w:rsidRPr="00820330">
        <w:t>Este curso contiene los siguientes módulos:</w:t>
      </w:r>
    </w:p>
    <w:p w14:paraId="699B562B" w14:textId="3A0BC2B3" w:rsidR="00820330" w:rsidRDefault="00820330" w:rsidP="001715C9">
      <w:pPr>
        <w:pStyle w:val="Textogeneral"/>
      </w:pPr>
      <w:r>
        <w:t>Módulo</w:t>
      </w:r>
      <w:r w:rsidR="00E847F3">
        <w:t xml:space="preserve"> 1: </w:t>
      </w:r>
      <w:r w:rsidRPr="00820330">
        <w:t xml:space="preserve">Ciudadanía Digital en Uruguay, perspectivas transversales y dimensiones de abordaje: Creación y participación en el entorno digital </w:t>
      </w:r>
    </w:p>
    <w:p w14:paraId="5144AB49" w14:textId="54012A0F" w:rsidR="00055FD5" w:rsidRDefault="00820330" w:rsidP="001715C9">
      <w:pPr>
        <w:pStyle w:val="Textogeneral"/>
      </w:pPr>
      <w:r>
        <w:t>Módulo</w:t>
      </w:r>
      <w:r w:rsidRPr="5B83278D">
        <w:t xml:space="preserve"> </w:t>
      </w:r>
      <w:r w:rsidR="00E847F3">
        <w:t>2:</w:t>
      </w:r>
      <w:r w:rsidR="00AB7754" w:rsidRPr="5B83278D">
        <w:t xml:space="preserve"> </w:t>
      </w:r>
      <w:r w:rsidRPr="00820330">
        <w:t>Desarrollo de contenidos y soluciones digitales, licencias y derechos</w:t>
      </w:r>
    </w:p>
    <w:p w14:paraId="0C651EED" w14:textId="0345C881" w:rsidR="00820330" w:rsidRDefault="00820330" w:rsidP="00E423C3">
      <w:pPr>
        <w:pStyle w:val="Textogeneral"/>
      </w:pPr>
      <w:r>
        <w:t>Módulo</w:t>
      </w:r>
      <w:r w:rsidRPr="5B83278D">
        <w:t xml:space="preserve"> </w:t>
      </w:r>
      <w:r w:rsidR="00E847F3">
        <w:t>3:</w:t>
      </w:r>
      <w:r w:rsidR="00AB7754" w:rsidRPr="5B83278D">
        <w:t xml:space="preserve"> </w:t>
      </w:r>
      <w:r w:rsidRPr="00820330">
        <w:t xml:space="preserve">Brechas Digitales: ¿qué son? y ¿Cómo mitigarlas utilizando herramientas del entorno digital? </w:t>
      </w:r>
    </w:p>
    <w:p w14:paraId="2F634DA2" w14:textId="75C9D806" w:rsidR="00055FD5" w:rsidRDefault="00820330" w:rsidP="00E423C3">
      <w:pPr>
        <w:pStyle w:val="Textogeneral"/>
      </w:pPr>
      <w:r>
        <w:t>Módulo</w:t>
      </w:r>
      <w:r w:rsidRPr="5B83278D">
        <w:t xml:space="preserve"> </w:t>
      </w:r>
      <w:r w:rsidR="00AB7754" w:rsidRPr="5B83278D">
        <w:t>4</w:t>
      </w:r>
      <w:r w:rsidR="00E847F3">
        <w:t>:</w:t>
      </w:r>
      <w:r w:rsidR="00AB7754" w:rsidRPr="5B83278D">
        <w:t xml:space="preserve"> </w:t>
      </w:r>
      <w:r w:rsidR="00055FD5" w:rsidRPr="00055FD5">
        <w:t>Gestionar información y servicios del Estado</w:t>
      </w:r>
    </w:p>
    <w:p w14:paraId="020B79BB" w14:textId="46AC6305" w:rsidR="00B52871" w:rsidRDefault="00820330" w:rsidP="00E423C3">
      <w:pPr>
        <w:pStyle w:val="Textogeneral"/>
      </w:pPr>
      <w:r>
        <w:t>Módulo</w:t>
      </w:r>
      <w:r w:rsidRPr="5B83278D">
        <w:t xml:space="preserve"> </w:t>
      </w:r>
      <w:r w:rsidR="001715C9">
        <w:t>5</w:t>
      </w:r>
      <w:r w:rsidR="00AB7754" w:rsidRPr="5B83278D">
        <w:t xml:space="preserve">: </w:t>
      </w:r>
      <w:r w:rsidR="00055FD5" w:rsidRPr="00055FD5">
        <w:t>Gestionar y usar datos</w:t>
      </w:r>
    </w:p>
    <w:p w14:paraId="50825853" w14:textId="310C675B" w:rsidR="00055FD5" w:rsidRPr="00F26E9F" w:rsidRDefault="00820330" w:rsidP="00E423C3">
      <w:pPr>
        <w:pStyle w:val="Textogeneral"/>
        <w:rPr>
          <w:lang w:val="es-UY"/>
        </w:rPr>
      </w:pPr>
      <w:r>
        <w:t>Módulo</w:t>
      </w:r>
      <w:r w:rsidRPr="5B83278D">
        <w:t xml:space="preserve"> </w:t>
      </w:r>
      <w:r w:rsidR="00055FD5">
        <w:t xml:space="preserve">6: </w:t>
      </w:r>
      <w:r w:rsidR="00E847F3" w:rsidRPr="00E847F3">
        <w:t>Habilidades para la transformación personal y social en el entorno digital</w:t>
      </w:r>
    </w:p>
    <w:sectPr w:rsidR="00055FD5" w:rsidRPr="00F26E9F" w:rsidSect="00A82A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E71E3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04B8E93B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CC51" w14:textId="551613D6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BE025F">
      <w:rPr>
        <w:noProof/>
      </w:rPr>
      <w:t>5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BE025F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321EA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31B35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557FCE5E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5510" w14:textId="4BFA20D2" w:rsidR="003D266B" w:rsidRDefault="00007996">
    <w:pPr>
      <w:pStyle w:val="Encabezado"/>
    </w:pPr>
    <w:r w:rsidRPr="0000799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5CA02C3" wp14:editId="6EAA6494">
              <wp:simplePos x="0" y="0"/>
              <wp:positionH relativeFrom="column">
                <wp:posOffset>1828800</wp:posOffset>
              </wp:positionH>
              <wp:positionV relativeFrom="paragraph">
                <wp:posOffset>66040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7011BEE5" id="Grupo 3" o:spid="_x0000_s1026" style="position:absolute;margin-left:2in;margin-top:5.2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79B7" w14:textId="37184E91" w:rsidR="003D266B" w:rsidRDefault="00007996">
    <w:pPr>
      <w:pStyle w:val="Encabezado"/>
    </w:pPr>
    <w:r w:rsidRPr="0000799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A8ADBAE" wp14:editId="69B6FF94">
              <wp:simplePos x="0" y="0"/>
              <wp:positionH relativeFrom="column">
                <wp:posOffset>1790700</wp:posOffset>
              </wp:positionH>
              <wp:positionV relativeFrom="paragraph">
                <wp:posOffset>113665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6F6852CA" id="Grupo 1" o:spid="_x0000_s1026" style="position:absolute;margin-left:141pt;margin-top:8.95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m3jC6e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6906"/>
    <w:multiLevelType w:val="multilevel"/>
    <w:tmpl w:val="BE62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4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 w15:restartNumberingAfterBreak="0">
    <w:nsid w:val="386F2F76"/>
    <w:multiLevelType w:val="hybridMultilevel"/>
    <w:tmpl w:val="EFA04C9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DEC3853"/>
    <w:multiLevelType w:val="hybridMultilevel"/>
    <w:tmpl w:val="EB54A1B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0F62A47"/>
    <w:multiLevelType w:val="multilevel"/>
    <w:tmpl w:val="3E2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A70281"/>
    <w:multiLevelType w:val="multilevel"/>
    <w:tmpl w:val="95A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6"/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15"/>
  </w:num>
  <w:num w:numId="10">
    <w:abstractNumId w:val="5"/>
  </w:num>
  <w:num w:numId="11">
    <w:abstractNumId w:val="9"/>
  </w:num>
  <w:num w:numId="12">
    <w:abstractNumId w:val="2"/>
  </w:num>
  <w:num w:numId="13">
    <w:abstractNumId w:val="13"/>
  </w:num>
  <w:num w:numId="14">
    <w:abstractNumId w:val="14"/>
  </w:num>
  <w:num w:numId="15">
    <w:abstractNumId w:val="0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07996"/>
    <w:rsid w:val="00016B33"/>
    <w:rsid w:val="00033184"/>
    <w:rsid w:val="00055FD5"/>
    <w:rsid w:val="00064EEE"/>
    <w:rsid w:val="000906C9"/>
    <w:rsid w:val="0014082A"/>
    <w:rsid w:val="00155259"/>
    <w:rsid w:val="001715C9"/>
    <w:rsid w:val="00181F2A"/>
    <w:rsid w:val="00184B36"/>
    <w:rsid w:val="001A3208"/>
    <w:rsid w:val="001A7AC9"/>
    <w:rsid w:val="0020565E"/>
    <w:rsid w:val="00211686"/>
    <w:rsid w:val="00246010"/>
    <w:rsid w:val="002537CE"/>
    <w:rsid w:val="00295461"/>
    <w:rsid w:val="002B3392"/>
    <w:rsid w:val="003A35DD"/>
    <w:rsid w:val="003A372A"/>
    <w:rsid w:val="003D266B"/>
    <w:rsid w:val="003D6047"/>
    <w:rsid w:val="00411226"/>
    <w:rsid w:val="00414E40"/>
    <w:rsid w:val="004547FB"/>
    <w:rsid w:val="004616FA"/>
    <w:rsid w:val="004845DF"/>
    <w:rsid w:val="004B6E7E"/>
    <w:rsid w:val="004C009A"/>
    <w:rsid w:val="004D24CD"/>
    <w:rsid w:val="0053442E"/>
    <w:rsid w:val="0055688B"/>
    <w:rsid w:val="005B4F10"/>
    <w:rsid w:val="005C7CE8"/>
    <w:rsid w:val="006041DA"/>
    <w:rsid w:val="00606470"/>
    <w:rsid w:val="00606577"/>
    <w:rsid w:val="00621379"/>
    <w:rsid w:val="00622E68"/>
    <w:rsid w:val="006642D2"/>
    <w:rsid w:val="006C78C1"/>
    <w:rsid w:val="0070068B"/>
    <w:rsid w:val="00710B2A"/>
    <w:rsid w:val="00733191"/>
    <w:rsid w:val="00762C5B"/>
    <w:rsid w:val="00770A68"/>
    <w:rsid w:val="00776FB1"/>
    <w:rsid w:val="00782235"/>
    <w:rsid w:val="007D6FA5"/>
    <w:rsid w:val="00820330"/>
    <w:rsid w:val="00827A93"/>
    <w:rsid w:val="00864CFB"/>
    <w:rsid w:val="00876B75"/>
    <w:rsid w:val="008A261F"/>
    <w:rsid w:val="008E4AF5"/>
    <w:rsid w:val="008F1E78"/>
    <w:rsid w:val="0091518C"/>
    <w:rsid w:val="00A6170A"/>
    <w:rsid w:val="00A70603"/>
    <w:rsid w:val="00A82A15"/>
    <w:rsid w:val="00AB1DB6"/>
    <w:rsid w:val="00AB7754"/>
    <w:rsid w:val="00AC49F9"/>
    <w:rsid w:val="00AD0DE3"/>
    <w:rsid w:val="00AD5043"/>
    <w:rsid w:val="00B111D4"/>
    <w:rsid w:val="00B52871"/>
    <w:rsid w:val="00B72C2F"/>
    <w:rsid w:val="00BB79A7"/>
    <w:rsid w:val="00BD2AA2"/>
    <w:rsid w:val="00BE025F"/>
    <w:rsid w:val="00BF16F9"/>
    <w:rsid w:val="00C07B80"/>
    <w:rsid w:val="00C470B4"/>
    <w:rsid w:val="00C553E2"/>
    <w:rsid w:val="00C650D3"/>
    <w:rsid w:val="00C77610"/>
    <w:rsid w:val="00CA72CC"/>
    <w:rsid w:val="00D2522D"/>
    <w:rsid w:val="00D30E4D"/>
    <w:rsid w:val="00D51B23"/>
    <w:rsid w:val="00E423C3"/>
    <w:rsid w:val="00E512C9"/>
    <w:rsid w:val="00E847F3"/>
    <w:rsid w:val="00EB32E1"/>
    <w:rsid w:val="00EB790A"/>
    <w:rsid w:val="00F03D8D"/>
    <w:rsid w:val="00F12611"/>
    <w:rsid w:val="00F26E9F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C9E69F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876B75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F16F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423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3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23C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3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23C3"/>
    <w:rPr>
      <w:b/>
      <w:bCs/>
    </w:rPr>
  </w:style>
  <w:style w:type="paragraph" w:styleId="Revisin">
    <w:name w:val="Revision"/>
    <w:hidden/>
    <w:uiPriority w:val="99"/>
    <w:semiHidden/>
    <w:rsid w:val="00B72C2F"/>
    <w:rPr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8203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apacitacion.agesic.gub.uy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21</TotalTime>
  <Pages>5</Pages>
  <Words>719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Matilde Casabo</cp:lastModifiedBy>
  <cp:revision>5</cp:revision>
  <cp:lastPrinted>2024-07-29T12:48:00Z</cp:lastPrinted>
  <dcterms:created xsi:type="dcterms:W3CDTF">2024-10-22T19:53:00Z</dcterms:created>
  <dcterms:modified xsi:type="dcterms:W3CDTF">2025-04-07T20:23:00Z</dcterms:modified>
</cp:coreProperties>
</file>